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2EE72" w14:textId="7475F8E8" w:rsidR="006B2F86" w:rsidRDefault="00F16244" w:rsidP="00E71FC3">
      <w:pPr>
        <w:pStyle w:val="NoSpacing"/>
      </w:pPr>
      <w:r>
        <w:rPr>
          <w:u w:val="single"/>
        </w:rPr>
        <w:t>Katherine KELCHEFF</w:t>
      </w:r>
      <w:r>
        <w:t xml:space="preserve">   </w:t>
      </w:r>
      <w:proofErr w:type="gramStart"/>
      <w:r>
        <w:t xml:space="preserve">   (</w:t>
      </w:r>
      <w:proofErr w:type="gramEnd"/>
      <w:r>
        <w:t>d.1471-2)</w:t>
      </w:r>
    </w:p>
    <w:p w14:paraId="6CDAD464" w14:textId="44F7C906" w:rsidR="00F16244" w:rsidRDefault="00F16244" w:rsidP="00E71FC3">
      <w:pPr>
        <w:pStyle w:val="NoSpacing"/>
      </w:pPr>
      <w:r>
        <w:t>of Stretton.</w:t>
      </w:r>
    </w:p>
    <w:p w14:paraId="44F13099" w14:textId="73E22BF4" w:rsidR="00F16244" w:rsidRDefault="00F16244" w:rsidP="00E71FC3">
      <w:pPr>
        <w:pStyle w:val="NoSpacing"/>
      </w:pPr>
    </w:p>
    <w:p w14:paraId="46BD2FB1" w14:textId="62DB8379" w:rsidR="00F16244" w:rsidRDefault="00F16244" w:rsidP="00E71FC3">
      <w:pPr>
        <w:pStyle w:val="NoSpacing"/>
      </w:pPr>
    </w:p>
    <w:p w14:paraId="1A4FA18F" w14:textId="072C42DF" w:rsidR="00F16244" w:rsidRDefault="00F16244" w:rsidP="00E71FC3">
      <w:pPr>
        <w:pStyle w:val="NoSpacing"/>
      </w:pPr>
      <w:r>
        <w:t>28 Aug.1471</w:t>
      </w:r>
      <w:r>
        <w:tab/>
        <w:t>She made her Will.   (W.Y.R. p.96)</w:t>
      </w:r>
    </w:p>
    <w:p w14:paraId="480E2227" w14:textId="6F2560D5" w:rsidR="00F16244" w:rsidRDefault="00F16244" w:rsidP="00E71FC3">
      <w:pPr>
        <w:pStyle w:val="NoSpacing"/>
      </w:pPr>
      <w:r>
        <w:t>21 Jan.1472</w:t>
      </w:r>
      <w:r>
        <w:tab/>
        <w:t>Probate of her Will.   (ibid.)</w:t>
      </w:r>
    </w:p>
    <w:p w14:paraId="0800C032" w14:textId="1FD9F889" w:rsidR="00F16244" w:rsidRDefault="00F16244" w:rsidP="00E71FC3">
      <w:pPr>
        <w:pStyle w:val="NoSpacing"/>
      </w:pPr>
    </w:p>
    <w:p w14:paraId="0820665B" w14:textId="5E036894" w:rsidR="00F16244" w:rsidRDefault="00F16244" w:rsidP="00E71FC3">
      <w:pPr>
        <w:pStyle w:val="NoSpacing"/>
      </w:pPr>
    </w:p>
    <w:p w14:paraId="43CFE675" w14:textId="07A51636" w:rsidR="00F16244" w:rsidRPr="00F16244" w:rsidRDefault="00F16244" w:rsidP="00E71FC3">
      <w:pPr>
        <w:pStyle w:val="NoSpacing"/>
      </w:pPr>
      <w:r>
        <w:t>11 February 2019</w:t>
      </w:r>
      <w:bookmarkStart w:id="0" w:name="_GoBack"/>
      <w:bookmarkEnd w:id="0"/>
    </w:p>
    <w:sectPr w:rsidR="00F16244" w:rsidRPr="00F162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AA861" w14:textId="77777777" w:rsidR="00F16244" w:rsidRDefault="00F16244" w:rsidP="00E71FC3">
      <w:pPr>
        <w:spacing w:after="0" w:line="240" w:lineRule="auto"/>
      </w:pPr>
      <w:r>
        <w:separator/>
      </w:r>
    </w:p>
  </w:endnote>
  <w:endnote w:type="continuationSeparator" w:id="0">
    <w:p w14:paraId="781915BD" w14:textId="77777777" w:rsidR="00F16244" w:rsidRDefault="00F16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15A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247BB" w14:textId="77777777" w:rsidR="00F16244" w:rsidRDefault="00F16244" w:rsidP="00E71FC3">
      <w:pPr>
        <w:spacing w:after="0" w:line="240" w:lineRule="auto"/>
      </w:pPr>
      <w:r>
        <w:separator/>
      </w:r>
    </w:p>
  </w:footnote>
  <w:footnote w:type="continuationSeparator" w:id="0">
    <w:p w14:paraId="328710FD" w14:textId="77777777" w:rsidR="00F16244" w:rsidRDefault="00F16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24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7159F"/>
  <w15:chartTrackingRefBased/>
  <w15:docId w15:val="{79A15A12-B2F0-4955-ADE5-A81ABF28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2019-02-11T16:24:00Z</dcterms:created>
  <dcterms:modified xsi:type="dcterms:W3CDTF">2019-02-11T16:30:00Z</dcterms:modified>
</cp:coreProperties>
</file>